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2B098EEB"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C6429">
        <w:rPr>
          <w:rStyle w:val="Strong"/>
          <w:lang w:val="en-GB"/>
        </w:rPr>
        <w:t>21-W001-21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0CB1" w14:textId="77777777" w:rsidR="0067546C" w:rsidRDefault="0067546C">
      <w:r>
        <w:separator/>
      </w:r>
    </w:p>
  </w:endnote>
  <w:endnote w:type="continuationSeparator" w:id="0">
    <w:p w14:paraId="1D67D5BF" w14:textId="77777777" w:rsidR="0067546C" w:rsidRDefault="0067546C">
      <w:r>
        <w:continuationSeparator/>
      </w:r>
    </w:p>
  </w:endnote>
  <w:endnote w:type="continuationNotice" w:id="1">
    <w:p w14:paraId="489F0EDE" w14:textId="77777777" w:rsidR="0067546C" w:rsidRDefault="0067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5B540E8" w:rsidR="00133D55" w:rsidRDefault="00133D55" w:rsidP="004878F3">
    <w:pPr>
      <w:pStyle w:val="Footer"/>
    </w:pPr>
    <w:r>
      <w:fldChar w:fldCharType="begin"/>
    </w:r>
    <w:r>
      <w:instrText xml:space="preserve"> DATE \@ "yyyy-MM-dd" </w:instrText>
    </w:r>
    <w:r>
      <w:fldChar w:fldCharType="separate"/>
    </w:r>
    <w:r w:rsidR="009C6429">
      <w:rPr>
        <w:noProof/>
      </w:rPr>
      <w:t>2021-06-11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D6F6" w14:textId="77777777" w:rsidR="0067546C" w:rsidRDefault="0067546C">
      <w:r>
        <w:separator/>
      </w:r>
    </w:p>
  </w:footnote>
  <w:footnote w:type="continuationSeparator" w:id="0">
    <w:p w14:paraId="298EAFA4" w14:textId="77777777" w:rsidR="0067546C" w:rsidRDefault="0067546C">
      <w:r>
        <w:continuationSeparator/>
      </w:r>
    </w:p>
  </w:footnote>
  <w:footnote w:type="continuationNotice" w:id="1">
    <w:p w14:paraId="0B13091B" w14:textId="77777777" w:rsidR="0067546C" w:rsidRDefault="0067546C"/>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46C"/>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429"/>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1259</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6</cp:revision>
  <cp:lastPrinted>2013-10-18T08:32:00Z</cp:lastPrinted>
  <dcterms:created xsi:type="dcterms:W3CDTF">2020-07-06T13:14:00Z</dcterms:created>
  <dcterms:modified xsi:type="dcterms:W3CDTF">2021-06-11T03:08:00Z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